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6B" w:rsidRPr="00596BC3" w:rsidRDefault="00F24A6B" w:rsidP="00596BC3">
      <w:pPr>
        <w:jc w:val="center"/>
        <w:rPr>
          <w:b/>
          <w:sz w:val="30"/>
          <w:szCs w:val="30"/>
        </w:rPr>
      </w:pPr>
      <w:r w:rsidRPr="00596BC3">
        <w:rPr>
          <w:rFonts w:hint="eastAsia"/>
          <w:b/>
          <w:sz w:val="30"/>
          <w:szCs w:val="30"/>
        </w:rPr>
        <w:t>课题简介</w:t>
      </w:r>
    </w:p>
    <w:p w:rsidR="00F24A6B" w:rsidRPr="00596BC3" w:rsidRDefault="00F24A6B" w:rsidP="00596BC3">
      <w:pPr>
        <w:jc w:val="center"/>
        <w:rPr>
          <w:b/>
          <w:bCs/>
          <w:sz w:val="28"/>
          <w:szCs w:val="28"/>
        </w:rPr>
      </w:pPr>
      <w:r w:rsidRPr="00596BC3">
        <w:rPr>
          <w:rFonts w:hint="eastAsia"/>
          <w:b/>
          <w:bCs/>
          <w:sz w:val="28"/>
          <w:szCs w:val="28"/>
        </w:rPr>
        <w:t>《双生》主人公的人物定位及性格分析初探</w:t>
      </w:r>
    </w:p>
    <w:p w:rsidR="00F24A6B" w:rsidRPr="00596BC3" w:rsidRDefault="00F24A6B" w:rsidP="00596BC3">
      <w:pPr>
        <w:rPr>
          <w:b/>
          <w:bCs/>
          <w:sz w:val="28"/>
          <w:szCs w:val="28"/>
        </w:rPr>
      </w:pPr>
      <w:r w:rsidRPr="00596BC3">
        <w:rPr>
          <w:rFonts w:hint="eastAsia"/>
          <w:b/>
          <w:bCs/>
          <w:sz w:val="28"/>
          <w:szCs w:val="28"/>
        </w:rPr>
        <w:t>院系：外国语学院葡萄牙语系</w:t>
      </w:r>
      <w:r>
        <w:rPr>
          <w:b/>
          <w:bCs/>
          <w:sz w:val="28"/>
          <w:szCs w:val="28"/>
        </w:rPr>
        <w:t xml:space="preserve">            </w:t>
      </w:r>
      <w:r w:rsidRPr="00596BC3">
        <w:rPr>
          <w:rFonts w:hint="eastAsia"/>
          <w:b/>
          <w:bCs/>
          <w:sz w:val="28"/>
          <w:szCs w:val="28"/>
        </w:rPr>
        <w:t>论文方向：文学</w:t>
      </w:r>
    </w:p>
    <w:p w:rsidR="00F24A6B" w:rsidRPr="00596BC3" w:rsidRDefault="00F24A6B" w:rsidP="00596BC3">
      <w:pPr>
        <w:rPr>
          <w:b/>
          <w:bCs/>
          <w:sz w:val="28"/>
          <w:szCs w:val="28"/>
        </w:rPr>
      </w:pPr>
      <w:r w:rsidRPr="00596BC3">
        <w:rPr>
          <w:rFonts w:hint="eastAsia"/>
          <w:b/>
          <w:bCs/>
          <w:sz w:val="28"/>
          <w:szCs w:val="28"/>
        </w:rPr>
        <w:t>姓名：李小雪</w:t>
      </w:r>
      <w:r w:rsidRPr="00596BC3">
        <w:rPr>
          <w:b/>
          <w:bCs/>
          <w:sz w:val="28"/>
          <w:szCs w:val="28"/>
        </w:rPr>
        <w:t xml:space="preserve">    </w:t>
      </w:r>
      <w:r w:rsidRPr="00596BC3">
        <w:rPr>
          <w:rFonts w:hint="eastAsia"/>
          <w:b/>
          <w:bCs/>
          <w:sz w:val="28"/>
          <w:szCs w:val="28"/>
        </w:rPr>
        <w:t>学号：</w:t>
      </w:r>
      <w:r w:rsidRPr="00596BC3">
        <w:rPr>
          <w:b/>
          <w:bCs/>
          <w:sz w:val="28"/>
          <w:szCs w:val="28"/>
        </w:rPr>
        <w:t>201207211</w:t>
      </w:r>
      <w:r>
        <w:rPr>
          <w:b/>
          <w:bCs/>
          <w:sz w:val="28"/>
          <w:szCs w:val="28"/>
        </w:rPr>
        <w:t xml:space="preserve">        </w:t>
      </w:r>
      <w:r w:rsidRPr="00596BC3">
        <w:rPr>
          <w:rFonts w:hint="eastAsia"/>
          <w:b/>
          <w:bCs/>
          <w:sz w:val="28"/>
          <w:szCs w:val="28"/>
        </w:rPr>
        <w:t>指导老师：孔令会</w:t>
      </w:r>
      <w:r w:rsidRPr="00596BC3">
        <w:rPr>
          <w:b/>
          <w:bCs/>
          <w:sz w:val="28"/>
          <w:szCs w:val="28"/>
        </w:rPr>
        <w:t xml:space="preserve"> </w:t>
      </w:r>
      <w:r w:rsidRPr="00596BC3">
        <w:rPr>
          <w:rFonts w:hint="eastAsia"/>
          <w:b/>
          <w:bCs/>
          <w:sz w:val="28"/>
          <w:szCs w:val="28"/>
        </w:rPr>
        <w:t>陈露</w:t>
      </w:r>
    </w:p>
    <w:p w:rsidR="00F24A6B" w:rsidRPr="00596BC3" w:rsidRDefault="00F24A6B">
      <w:pPr>
        <w:rPr>
          <w:sz w:val="28"/>
          <w:szCs w:val="28"/>
        </w:rPr>
      </w:pPr>
    </w:p>
    <w:p w:rsidR="00F24A6B" w:rsidRPr="00596BC3" w:rsidRDefault="00F24A6B" w:rsidP="00596BC3">
      <w:pPr>
        <w:tabs>
          <w:tab w:val="left" w:pos="7655"/>
        </w:tabs>
        <w:spacing w:line="360" w:lineRule="auto"/>
        <w:ind w:firstLineChars="200" w:firstLine="31680"/>
        <w:rPr>
          <w:sz w:val="24"/>
          <w:szCs w:val="24"/>
        </w:rPr>
      </w:pPr>
      <w:r w:rsidRPr="00596BC3">
        <w:rPr>
          <w:rFonts w:hint="eastAsia"/>
          <w:sz w:val="24"/>
          <w:szCs w:val="24"/>
        </w:rPr>
        <w:t>《双生》是葡萄牙作家若泽·萨拉马戈在</w:t>
      </w:r>
      <w:r w:rsidRPr="00596BC3">
        <w:rPr>
          <w:sz w:val="24"/>
          <w:szCs w:val="24"/>
        </w:rPr>
        <w:t>2003</w:t>
      </w:r>
      <w:r w:rsidRPr="00596BC3">
        <w:rPr>
          <w:rFonts w:hint="eastAsia"/>
          <w:sz w:val="24"/>
          <w:szCs w:val="24"/>
        </w:rPr>
        <w:t>年完成的作品，作为诺贝尔文学奖的获得者，他的作品“用想象力，同情心和反讽所维系的寓言，持续不断的让我们把握到捉摸不定的现实。”《双生》讲的是主人公阿丰索在偶然间发现了一个跟自己一模一样的人，一系列的故事围绕这对“双生子”展开。在这样的双生结构下也出现了双重的人格，主人公将自己耻于示人的一面展现在双生人身上，于是，在作者的构思下我们可以在同一个平面，更全面的去评判一个人。从这部作品中，作者通过阿丰索的作为</w:t>
      </w:r>
      <w:r w:rsidRPr="00596BC3">
        <w:rPr>
          <w:sz w:val="24"/>
          <w:szCs w:val="24"/>
        </w:rPr>
        <w:t>,</w:t>
      </w:r>
      <w:r w:rsidRPr="00596BC3">
        <w:rPr>
          <w:rFonts w:hint="eastAsia"/>
          <w:sz w:val="24"/>
          <w:szCs w:val="24"/>
        </w:rPr>
        <w:t>让我们了解到他对人性的洞察，对社会的观点。</w:t>
      </w:r>
    </w:p>
    <w:sectPr w:rsidR="00F24A6B" w:rsidRPr="00596BC3" w:rsidSect="00C75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4A6B" w:rsidRDefault="00F24A6B" w:rsidP="00960B65">
      <w:r>
        <w:separator/>
      </w:r>
    </w:p>
  </w:endnote>
  <w:endnote w:type="continuationSeparator" w:id="0">
    <w:p w:rsidR="00F24A6B" w:rsidRDefault="00F24A6B" w:rsidP="00960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4A6B" w:rsidRDefault="00F24A6B" w:rsidP="00960B65">
      <w:r>
        <w:separator/>
      </w:r>
    </w:p>
  </w:footnote>
  <w:footnote w:type="continuationSeparator" w:id="0">
    <w:p w:rsidR="00F24A6B" w:rsidRDefault="00F24A6B" w:rsidP="00960B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0B65"/>
    <w:rsid w:val="00047643"/>
    <w:rsid w:val="00050CFF"/>
    <w:rsid w:val="00053741"/>
    <w:rsid w:val="00060EF1"/>
    <w:rsid w:val="0006394C"/>
    <w:rsid w:val="00077F2F"/>
    <w:rsid w:val="000B4D46"/>
    <w:rsid w:val="000E5FC6"/>
    <w:rsid w:val="00132E27"/>
    <w:rsid w:val="00133F9A"/>
    <w:rsid w:val="001413B1"/>
    <w:rsid w:val="00143B96"/>
    <w:rsid w:val="00153B6F"/>
    <w:rsid w:val="00170845"/>
    <w:rsid w:val="00175E5A"/>
    <w:rsid w:val="00184A60"/>
    <w:rsid w:val="00187F58"/>
    <w:rsid w:val="001A1EA0"/>
    <w:rsid w:val="001D402B"/>
    <w:rsid w:val="00225456"/>
    <w:rsid w:val="00236CF7"/>
    <w:rsid w:val="00281176"/>
    <w:rsid w:val="002A4E7D"/>
    <w:rsid w:val="002B4E8B"/>
    <w:rsid w:val="002C22B3"/>
    <w:rsid w:val="002C3E68"/>
    <w:rsid w:val="003218B1"/>
    <w:rsid w:val="00342A7C"/>
    <w:rsid w:val="0035266B"/>
    <w:rsid w:val="003771B2"/>
    <w:rsid w:val="003827E4"/>
    <w:rsid w:val="00395197"/>
    <w:rsid w:val="003A6C69"/>
    <w:rsid w:val="003D03F3"/>
    <w:rsid w:val="004066A0"/>
    <w:rsid w:val="004143F3"/>
    <w:rsid w:val="004226EC"/>
    <w:rsid w:val="00422B6D"/>
    <w:rsid w:val="0044146A"/>
    <w:rsid w:val="00444411"/>
    <w:rsid w:val="00464AAD"/>
    <w:rsid w:val="0049064C"/>
    <w:rsid w:val="00491166"/>
    <w:rsid w:val="005172DE"/>
    <w:rsid w:val="00536F51"/>
    <w:rsid w:val="00541789"/>
    <w:rsid w:val="00554060"/>
    <w:rsid w:val="00584CD0"/>
    <w:rsid w:val="00596BC3"/>
    <w:rsid w:val="005A5508"/>
    <w:rsid w:val="005B4F94"/>
    <w:rsid w:val="005C423F"/>
    <w:rsid w:val="005D2655"/>
    <w:rsid w:val="005E4BDD"/>
    <w:rsid w:val="005E542C"/>
    <w:rsid w:val="00603E35"/>
    <w:rsid w:val="00627311"/>
    <w:rsid w:val="00633ABD"/>
    <w:rsid w:val="00640F65"/>
    <w:rsid w:val="006E4864"/>
    <w:rsid w:val="006F76C0"/>
    <w:rsid w:val="00721065"/>
    <w:rsid w:val="00727F14"/>
    <w:rsid w:val="00740C97"/>
    <w:rsid w:val="00751E35"/>
    <w:rsid w:val="00760633"/>
    <w:rsid w:val="00785C06"/>
    <w:rsid w:val="007B24D7"/>
    <w:rsid w:val="008423BF"/>
    <w:rsid w:val="0086049B"/>
    <w:rsid w:val="00865B6B"/>
    <w:rsid w:val="008726E8"/>
    <w:rsid w:val="008A3666"/>
    <w:rsid w:val="00902B16"/>
    <w:rsid w:val="00916D71"/>
    <w:rsid w:val="00955A7A"/>
    <w:rsid w:val="00960B65"/>
    <w:rsid w:val="00984EA3"/>
    <w:rsid w:val="009C776F"/>
    <w:rsid w:val="009D1395"/>
    <w:rsid w:val="009D53E9"/>
    <w:rsid w:val="00A1600F"/>
    <w:rsid w:val="00A20C34"/>
    <w:rsid w:val="00A261B0"/>
    <w:rsid w:val="00A3457C"/>
    <w:rsid w:val="00A42BAA"/>
    <w:rsid w:val="00A4454E"/>
    <w:rsid w:val="00A63133"/>
    <w:rsid w:val="00A8302A"/>
    <w:rsid w:val="00A843FC"/>
    <w:rsid w:val="00AB1AF1"/>
    <w:rsid w:val="00AC32FD"/>
    <w:rsid w:val="00AF1584"/>
    <w:rsid w:val="00B1449C"/>
    <w:rsid w:val="00B207E6"/>
    <w:rsid w:val="00B24599"/>
    <w:rsid w:val="00B41231"/>
    <w:rsid w:val="00B575BC"/>
    <w:rsid w:val="00B67996"/>
    <w:rsid w:val="00B95504"/>
    <w:rsid w:val="00BD2B07"/>
    <w:rsid w:val="00C202F1"/>
    <w:rsid w:val="00C72DB7"/>
    <w:rsid w:val="00C75B21"/>
    <w:rsid w:val="00CD3C7F"/>
    <w:rsid w:val="00D21F21"/>
    <w:rsid w:val="00D6679F"/>
    <w:rsid w:val="00E20F78"/>
    <w:rsid w:val="00E3214D"/>
    <w:rsid w:val="00E76C39"/>
    <w:rsid w:val="00E83ABF"/>
    <w:rsid w:val="00E90F15"/>
    <w:rsid w:val="00EA197E"/>
    <w:rsid w:val="00EE4D88"/>
    <w:rsid w:val="00F22201"/>
    <w:rsid w:val="00F24A6B"/>
    <w:rsid w:val="00F24AC9"/>
    <w:rsid w:val="00F30235"/>
    <w:rsid w:val="00F51C87"/>
    <w:rsid w:val="00F55ED3"/>
    <w:rsid w:val="00F703B0"/>
    <w:rsid w:val="00F965B4"/>
    <w:rsid w:val="00F96F0B"/>
    <w:rsid w:val="00FB7857"/>
    <w:rsid w:val="00FC0528"/>
    <w:rsid w:val="00FC3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Arial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B21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960B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60B65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60B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60B6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265</TotalTime>
  <Pages>1</Pages>
  <Words>52</Words>
  <Characters>297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lenovo</cp:lastModifiedBy>
  <cp:revision>7</cp:revision>
  <dcterms:created xsi:type="dcterms:W3CDTF">2016-01-11T12:57:00Z</dcterms:created>
  <dcterms:modified xsi:type="dcterms:W3CDTF">2016-01-13T07:54:00Z</dcterms:modified>
</cp:coreProperties>
</file>